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北京市大兴区黄村镇市民活动中心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——全镇重大活动、宣传氛围营造及各科室各项业务宣传项目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项目申报单位（科室）：黄村镇市民活动中心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主管部门（区直或镇）：黄村镇人民政府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全镇重大活动、宣传氛围营造及各科室各项业务宣传项目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市民活动中心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黄村镇人民政府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刘冠林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18600005854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文化体育与传媒支出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其他政府购买服务类项目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2070199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项目申报理由：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   一是根据上级部门相关要求，需要在重大节日、活动时做好氛围营造工作；二是在重点工作、重大节日、活动时开展宣传活动，并发放宣传品。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主要内容：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  一是按照要求在重大节日、活动时进行景观设置、海报、标语等氛围营造布置；二是在重点工作、重大节日、活动时开展宣传活动，并发放宣传品。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绩效目标：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   通过做好重大活动、节日宣传氛围营造工作及开展各类宣传活动，激发群众参与热情、提高对各项工作的知晓率，增强群众的安全感、幸福感和获得感。。</w:t>
            </w: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125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单位：市民活动中心                                                         万元（保留六位小数）</w:t>
      </w:r>
    </w:p>
    <w:tbl>
      <w:tblPr>
        <w:tblStyle w:val="5"/>
        <w:tblW w:w="142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858"/>
        <w:gridCol w:w="870"/>
        <w:gridCol w:w="1305"/>
        <w:gridCol w:w="11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858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87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11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传统节日、重大活动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镇财政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58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7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0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各科室宣传活动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镇财政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58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70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05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left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80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中心工作宣传品制作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镇财政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58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7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0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left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58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7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0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left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400</w:t>
            </w: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sectPr>
      <w:pgSz w:w="16838" w:h="11906" w:orient="landscape"/>
      <w:pgMar w:top="1803" w:right="1440" w:bottom="577" w:left="1125" w:header="851" w:footer="992" w:gutter="0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34B53ED7"/>
    <w:rsid w:val="017311EE"/>
    <w:rsid w:val="02A1218D"/>
    <w:rsid w:val="02F74BED"/>
    <w:rsid w:val="0304067F"/>
    <w:rsid w:val="04A90D5E"/>
    <w:rsid w:val="06A7250C"/>
    <w:rsid w:val="084A6CA8"/>
    <w:rsid w:val="0888678D"/>
    <w:rsid w:val="09697100"/>
    <w:rsid w:val="09D5642F"/>
    <w:rsid w:val="0A5D4D63"/>
    <w:rsid w:val="0B987394"/>
    <w:rsid w:val="0C0A68F6"/>
    <w:rsid w:val="0D814CB6"/>
    <w:rsid w:val="0F730A14"/>
    <w:rsid w:val="0FBA585B"/>
    <w:rsid w:val="111B6FD1"/>
    <w:rsid w:val="11612713"/>
    <w:rsid w:val="11A41F66"/>
    <w:rsid w:val="13F73D10"/>
    <w:rsid w:val="147A4E10"/>
    <w:rsid w:val="151627A4"/>
    <w:rsid w:val="17452D25"/>
    <w:rsid w:val="17A35B33"/>
    <w:rsid w:val="17D426A8"/>
    <w:rsid w:val="17F23C73"/>
    <w:rsid w:val="18F83BEE"/>
    <w:rsid w:val="19EF0419"/>
    <w:rsid w:val="1B6D1F0E"/>
    <w:rsid w:val="1BA53AF9"/>
    <w:rsid w:val="1E841110"/>
    <w:rsid w:val="1F746526"/>
    <w:rsid w:val="200604DC"/>
    <w:rsid w:val="213657BF"/>
    <w:rsid w:val="24DC3E0A"/>
    <w:rsid w:val="26315635"/>
    <w:rsid w:val="27952CFE"/>
    <w:rsid w:val="28AC5D49"/>
    <w:rsid w:val="29CC3C22"/>
    <w:rsid w:val="2A7740BB"/>
    <w:rsid w:val="2BA22524"/>
    <w:rsid w:val="2C187F64"/>
    <w:rsid w:val="2C2E504A"/>
    <w:rsid w:val="2C8320DA"/>
    <w:rsid w:val="2D4B28DF"/>
    <w:rsid w:val="2E280A31"/>
    <w:rsid w:val="2EB06C16"/>
    <w:rsid w:val="2F1034C5"/>
    <w:rsid w:val="2F471EE1"/>
    <w:rsid w:val="2FD56706"/>
    <w:rsid w:val="2FD83445"/>
    <w:rsid w:val="308113CB"/>
    <w:rsid w:val="317119AA"/>
    <w:rsid w:val="3282506A"/>
    <w:rsid w:val="32C259B5"/>
    <w:rsid w:val="3358764C"/>
    <w:rsid w:val="33EC7B9C"/>
    <w:rsid w:val="33F6445E"/>
    <w:rsid w:val="34B53ED7"/>
    <w:rsid w:val="36DA56AC"/>
    <w:rsid w:val="375C2CDF"/>
    <w:rsid w:val="38AA696C"/>
    <w:rsid w:val="3A107FD3"/>
    <w:rsid w:val="3A874A9B"/>
    <w:rsid w:val="3ABB349A"/>
    <w:rsid w:val="3EE01BB7"/>
    <w:rsid w:val="3F26113F"/>
    <w:rsid w:val="40A667E1"/>
    <w:rsid w:val="41F96BE0"/>
    <w:rsid w:val="42492E4D"/>
    <w:rsid w:val="42757194"/>
    <w:rsid w:val="42BB4372"/>
    <w:rsid w:val="42BB570A"/>
    <w:rsid w:val="456561ED"/>
    <w:rsid w:val="45CD5F6C"/>
    <w:rsid w:val="45DE5CE0"/>
    <w:rsid w:val="471F7B78"/>
    <w:rsid w:val="48243B68"/>
    <w:rsid w:val="48A22238"/>
    <w:rsid w:val="48EF0147"/>
    <w:rsid w:val="4A5C4A8C"/>
    <w:rsid w:val="4AE22767"/>
    <w:rsid w:val="4B5A112C"/>
    <w:rsid w:val="4B5E7B32"/>
    <w:rsid w:val="4C5216C4"/>
    <w:rsid w:val="4D7814A6"/>
    <w:rsid w:val="4D8B26C5"/>
    <w:rsid w:val="4E7B1FCD"/>
    <w:rsid w:val="4F791EF0"/>
    <w:rsid w:val="4F815F87"/>
    <w:rsid w:val="505E6C68"/>
    <w:rsid w:val="50A770DF"/>
    <w:rsid w:val="50F70CE1"/>
    <w:rsid w:val="51C32D2F"/>
    <w:rsid w:val="51DB1A90"/>
    <w:rsid w:val="525875A7"/>
    <w:rsid w:val="53381997"/>
    <w:rsid w:val="545C0475"/>
    <w:rsid w:val="553A3E6E"/>
    <w:rsid w:val="57D342A4"/>
    <w:rsid w:val="589D71F0"/>
    <w:rsid w:val="58D377F5"/>
    <w:rsid w:val="59467262"/>
    <w:rsid w:val="59D022F7"/>
    <w:rsid w:val="5B761E9C"/>
    <w:rsid w:val="5BA03282"/>
    <w:rsid w:val="5C1075D7"/>
    <w:rsid w:val="5D4A5A6C"/>
    <w:rsid w:val="5DCA6E6D"/>
    <w:rsid w:val="5EFB7FF4"/>
    <w:rsid w:val="5F214EA0"/>
    <w:rsid w:val="60A66321"/>
    <w:rsid w:val="60D300EA"/>
    <w:rsid w:val="61725956"/>
    <w:rsid w:val="651C2939"/>
    <w:rsid w:val="652006F9"/>
    <w:rsid w:val="65F63714"/>
    <w:rsid w:val="66425210"/>
    <w:rsid w:val="6700318D"/>
    <w:rsid w:val="67DA0E5D"/>
    <w:rsid w:val="6AC769BB"/>
    <w:rsid w:val="6AFC0F74"/>
    <w:rsid w:val="6D535020"/>
    <w:rsid w:val="6F681132"/>
    <w:rsid w:val="6FD06C0F"/>
    <w:rsid w:val="70726F06"/>
    <w:rsid w:val="727E1565"/>
    <w:rsid w:val="72B77753"/>
    <w:rsid w:val="73231CF3"/>
    <w:rsid w:val="73A070BE"/>
    <w:rsid w:val="752B4646"/>
    <w:rsid w:val="7632268F"/>
    <w:rsid w:val="76466098"/>
    <w:rsid w:val="777B6C8F"/>
    <w:rsid w:val="77FE2783"/>
    <w:rsid w:val="782A7532"/>
    <w:rsid w:val="78B75196"/>
    <w:rsid w:val="78D44148"/>
    <w:rsid w:val="78D51346"/>
    <w:rsid w:val="796849BB"/>
    <w:rsid w:val="7A005E33"/>
    <w:rsid w:val="7ABF29EE"/>
    <w:rsid w:val="7B207590"/>
    <w:rsid w:val="7B962632"/>
    <w:rsid w:val="7C8D7F4E"/>
    <w:rsid w:val="7CE21F1D"/>
    <w:rsid w:val="7D8234F7"/>
    <w:rsid w:val="7D921593"/>
    <w:rsid w:val="7E682436"/>
    <w:rsid w:val="7E9A654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2018-09-27T09:39:00Z</cp:lastPrinted>
  <dcterms:modified xsi:type="dcterms:W3CDTF">2024-09-14T03:53:40Z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